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C31E4" w14:textId="58835245" w:rsidR="00BA00AB" w:rsidRDefault="00ED25C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HERVEY</w:t>
      </w:r>
      <w:r>
        <w:rPr>
          <w:rFonts w:cs="Times New Roman"/>
          <w:szCs w:val="24"/>
        </w:rPr>
        <w:t xml:space="preserve">      (1465-1506)</w:t>
      </w:r>
    </w:p>
    <w:p w14:paraId="0483E668" w14:textId="77777777" w:rsidR="00ED25C6" w:rsidRDefault="00ED25C6" w:rsidP="009139A6">
      <w:pPr>
        <w:pStyle w:val="NoSpacing"/>
        <w:rPr>
          <w:rFonts w:cs="Times New Roman"/>
          <w:szCs w:val="24"/>
        </w:rPr>
      </w:pPr>
    </w:p>
    <w:p w14:paraId="2BD62491" w14:textId="77777777" w:rsidR="00ED25C6" w:rsidRDefault="00ED25C6" w:rsidP="009139A6">
      <w:pPr>
        <w:pStyle w:val="NoSpacing"/>
        <w:rPr>
          <w:rFonts w:cs="Times New Roman"/>
          <w:szCs w:val="24"/>
        </w:rPr>
      </w:pPr>
    </w:p>
    <w:p w14:paraId="75ACC0A9" w14:textId="145386B5" w:rsidR="00ED25C6" w:rsidRDefault="00ED25C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Thomas Hervey(d.1477)(q.v.) and Jane Drury(q.v.).</w:t>
      </w:r>
    </w:p>
    <w:p w14:paraId="7DDFA964" w14:textId="1E6D57E8" w:rsidR="00ED25C6" w:rsidRDefault="00ED25C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0E6B568A" w14:textId="76958B19" w:rsidR="00ED25C6" w:rsidRDefault="00ED25C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Edward Grimston(q.v.).   (ibid.)</w:t>
      </w:r>
    </w:p>
    <w:p w14:paraId="22DE3BB9" w14:textId="4F5E9445" w:rsidR="00ED25C6" w:rsidRDefault="00ED25C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Edward.   (ibid.)</w:t>
      </w:r>
    </w:p>
    <w:p w14:paraId="742E1ADB" w14:textId="77777777" w:rsidR="00ED25C6" w:rsidRDefault="00ED25C6" w:rsidP="009139A6">
      <w:pPr>
        <w:pStyle w:val="NoSpacing"/>
        <w:rPr>
          <w:rFonts w:cs="Times New Roman"/>
          <w:szCs w:val="24"/>
        </w:rPr>
      </w:pPr>
    </w:p>
    <w:p w14:paraId="6DBDF2A8" w14:textId="77777777" w:rsidR="00ED25C6" w:rsidRDefault="00ED25C6" w:rsidP="009139A6">
      <w:pPr>
        <w:pStyle w:val="NoSpacing"/>
        <w:rPr>
          <w:rFonts w:cs="Times New Roman"/>
          <w:szCs w:val="24"/>
        </w:rPr>
      </w:pPr>
    </w:p>
    <w:p w14:paraId="12B1F5B0" w14:textId="0AED0007" w:rsidR="00ED25C6" w:rsidRPr="00ED25C6" w:rsidRDefault="00ED25C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October 2023</w:t>
      </w:r>
    </w:p>
    <w:sectPr w:rsidR="00ED25C6" w:rsidRPr="00ED25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56E41" w14:textId="77777777" w:rsidR="00ED25C6" w:rsidRDefault="00ED25C6" w:rsidP="009139A6">
      <w:r>
        <w:separator/>
      </w:r>
    </w:p>
  </w:endnote>
  <w:endnote w:type="continuationSeparator" w:id="0">
    <w:p w14:paraId="75AFE645" w14:textId="77777777" w:rsidR="00ED25C6" w:rsidRDefault="00ED25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755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C1A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07F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2EA9F" w14:textId="77777777" w:rsidR="00ED25C6" w:rsidRDefault="00ED25C6" w:rsidP="009139A6">
      <w:r>
        <w:separator/>
      </w:r>
    </w:p>
  </w:footnote>
  <w:footnote w:type="continuationSeparator" w:id="0">
    <w:p w14:paraId="7F2328B9" w14:textId="77777777" w:rsidR="00ED25C6" w:rsidRDefault="00ED25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A7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3B2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DFF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C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D25C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0EFDD"/>
  <w15:chartTrackingRefBased/>
  <w15:docId w15:val="{FD97BB87-26C9-4CF2-96DF-D4EB0549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2023-10-18T19:38:00Z</dcterms:created>
  <dcterms:modified xsi:type="dcterms:W3CDTF">2023-10-18T19:42:00Z</dcterms:modified>
</cp:coreProperties>
</file>